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44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616"/>
        <w:gridCol w:w="468"/>
        <w:gridCol w:w="5760"/>
      </w:tblGrid>
      <w:tr w:rsidR="00BB6B70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3D4787" w:rsidRPr="00355064" w:rsidRDefault="003D4787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3D4787" w:rsidRPr="00BF2B6D" w:rsidRDefault="003D4787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StatusState_Desc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"Fix_Target"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Priority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3D4787" w:rsidRPr="00260018" w:rsidRDefault="003D4787" w:rsidP="0098061A">
            <w:pPr>
              <w:ind w:right="237"/>
              <w:rPr>
                <w:sz w:val="32"/>
                <w:szCs w:val="32"/>
              </w:rPr>
            </w:pPr>
            <w:r w:rsidRPr="00260018">
              <w:rPr>
                <w:sz w:val="32"/>
                <w:szCs w:val="32"/>
              </w:rPr>
              <w:fldChar w:fldCharType="begin"/>
            </w:r>
            <w:r w:rsidRPr="00260018">
              <w:rPr>
                <w:sz w:val="32"/>
                <w:szCs w:val="32"/>
              </w:rPr>
              <w:instrText xml:space="preserve"> MERGEFIELD "Subject" </w:instrText>
            </w:r>
            <w:r w:rsidRPr="00260018"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«Subject»</w:t>
            </w:r>
            <w:r w:rsidRPr="00260018">
              <w:rPr>
                <w:sz w:val="32"/>
                <w:szCs w:val="32"/>
              </w:rPr>
              <w:fldChar w:fldCharType="end"/>
            </w:r>
          </w:p>
          <w:p w:rsidR="003D4787" w:rsidRPr="005439A5" w:rsidRDefault="003D4787" w:rsidP="0098061A">
            <w:pPr>
              <w:ind w:right="237"/>
              <w:rPr>
                <w:sz w:val="24"/>
                <w:szCs w:val="24"/>
              </w:rPr>
            </w:pPr>
          </w:p>
          <w:p w:rsidR="003D4787" w:rsidRPr="00260018" w:rsidRDefault="003D4787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468" w:type="dxa"/>
          </w:tcPr>
          <w:p w:rsidR="00BB6B70" w:rsidRPr="00BB6B70" w:rsidRDefault="00BB6B70" w:rsidP="00BB6B70">
            <w:pPr>
              <w:ind w:right="153"/>
              <w:rPr>
                <w:sz w:val="36"/>
              </w:rPr>
            </w:pPr>
          </w:p>
        </w:tc>
        <w:tc>
          <w:tcPr>
            <w:tcW w:w="5760" w:type="dxa"/>
            <w:tcMar>
              <w:right w:w="72" w:type="dxa"/>
            </w:tcMar>
          </w:tcPr>
          <w:p w:rsidR="003D4787" w:rsidRPr="00355064" w:rsidRDefault="003D4787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NEXT </w:instrText>
            </w:r>
            <w:r w:rsidR="00F402D4"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3D4787" w:rsidRPr="00BF2B6D" w:rsidRDefault="003D4787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StatusState_Desc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"Fix_Target"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Priority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3D4787" w:rsidRPr="00260018" w:rsidRDefault="003D4787" w:rsidP="0098061A">
            <w:pPr>
              <w:ind w:right="237"/>
              <w:rPr>
                <w:sz w:val="32"/>
                <w:szCs w:val="32"/>
              </w:rPr>
            </w:pPr>
            <w:r w:rsidRPr="00260018">
              <w:rPr>
                <w:sz w:val="32"/>
                <w:szCs w:val="32"/>
              </w:rPr>
              <w:fldChar w:fldCharType="begin"/>
            </w:r>
            <w:r w:rsidRPr="00260018">
              <w:rPr>
                <w:sz w:val="32"/>
                <w:szCs w:val="32"/>
              </w:rPr>
              <w:instrText xml:space="preserve"> MERGEFIELD "Subject" </w:instrText>
            </w:r>
            <w:r w:rsidRPr="00260018"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«Subject»</w:t>
            </w:r>
            <w:r w:rsidRPr="00260018">
              <w:rPr>
                <w:sz w:val="32"/>
                <w:szCs w:val="32"/>
              </w:rPr>
              <w:fldChar w:fldCharType="end"/>
            </w:r>
          </w:p>
          <w:p w:rsidR="003D4787" w:rsidRPr="005439A5" w:rsidRDefault="003D4787" w:rsidP="0098061A">
            <w:pPr>
              <w:ind w:right="237"/>
              <w:rPr>
                <w:sz w:val="24"/>
                <w:szCs w:val="24"/>
              </w:rPr>
            </w:pPr>
          </w:p>
          <w:p w:rsidR="003D4787" w:rsidRPr="00260018" w:rsidRDefault="003D4787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</w:tc>
      </w:tr>
      <w:tr w:rsidR="00BB6B70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F402D4"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5D0BB8" w:rsidRPr="00355064">
              <w:rPr>
                <w:b/>
                <w:sz w:val="36"/>
                <w:szCs w:val="36"/>
              </w:rPr>
              <w:tab/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F50516">
              <w:rPr>
                <w:b/>
                <w:sz w:val="36"/>
                <w:szCs w:val="36"/>
              </w:rPr>
              <w:t xml:space="preserve"> pts</w:t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5D0BB8" w:rsidRDefault="005D0BB8" w:rsidP="00260018">
            <w:pPr>
              <w:ind w:right="237"/>
              <w:rPr>
                <w:sz w:val="36"/>
                <w:szCs w:val="36"/>
              </w:rPr>
            </w:pP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BB6B70" w:rsidRPr="00BB6B70" w:rsidRDefault="00BB6B70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F402D4"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5D0BB8" w:rsidRPr="00355064">
              <w:rPr>
                <w:b/>
                <w:sz w:val="36"/>
                <w:szCs w:val="36"/>
              </w:rPr>
              <w:tab/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F50516">
              <w:rPr>
                <w:b/>
                <w:sz w:val="36"/>
                <w:szCs w:val="36"/>
              </w:rPr>
              <w:t xml:space="preserve"> pts</w:t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5D0BB8" w:rsidRDefault="005D0BB8" w:rsidP="00260018">
            <w:pPr>
              <w:ind w:right="237"/>
              <w:rPr>
                <w:sz w:val="36"/>
                <w:szCs w:val="36"/>
              </w:rPr>
            </w:pP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BB6B70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F402D4"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5D0BB8" w:rsidRPr="00355064">
              <w:rPr>
                <w:b/>
                <w:sz w:val="36"/>
                <w:szCs w:val="36"/>
              </w:rPr>
              <w:tab/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F50516">
              <w:rPr>
                <w:b/>
                <w:sz w:val="36"/>
                <w:szCs w:val="36"/>
              </w:rPr>
              <w:t xml:space="preserve"> pts</w:t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5D0BB8" w:rsidRDefault="005D0BB8" w:rsidP="00260018">
            <w:pPr>
              <w:ind w:right="237"/>
              <w:rPr>
                <w:sz w:val="36"/>
                <w:szCs w:val="36"/>
              </w:rPr>
            </w:pP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BB6B70" w:rsidRPr="00BB6B70" w:rsidRDefault="00BB6B70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F402D4"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5D0BB8" w:rsidRPr="00355064">
              <w:rPr>
                <w:b/>
                <w:sz w:val="36"/>
                <w:szCs w:val="36"/>
              </w:rPr>
              <w:tab/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F50516">
              <w:rPr>
                <w:b/>
                <w:sz w:val="36"/>
                <w:szCs w:val="36"/>
              </w:rPr>
              <w:t xml:space="preserve"> pts</w:t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5D0BB8" w:rsidRDefault="005D0BB8" w:rsidP="00260018">
            <w:pPr>
              <w:ind w:right="237"/>
              <w:rPr>
                <w:sz w:val="36"/>
                <w:szCs w:val="36"/>
              </w:rPr>
            </w:pP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BB6B70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F402D4"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5D0BB8" w:rsidRPr="00355064">
              <w:rPr>
                <w:b/>
                <w:sz w:val="36"/>
                <w:szCs w:val="36"/>
              </w:rPr>
              <w:tab/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F50516">
              <w:rPr>
                <w:b/>
                <w:sz w:val="36"/>
                <w:szCs w:val="36"/>
              </w:rPr>
              <w:t xml:space="preserve"> pts</w:t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5D0BB8" w:rsidRDefault="00260018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="003D4787">
              <w:rPr>
                <w:sz w:val="32"/>
                <w:szCs w:val="32"/>
              </w:rPr>
              <w:fldChar w:fldCharType="begin"/>
            </w:r>
            <w:r w:rsidR="003D4787">
              <w:rPr>
                <w:sz w:val="32"/>
                <w:szCs w:val="32"/>
              </w:rPr>
              <w:instrText xml:space="preserve"> MERGEFIELD "Additional_Info1" </w:instrText>
            </w:r>
            <w:r w:rsidR="003D4787"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«Additional_Info1»</w:t>
            </w:r>
            <w:r w:rsidR="003D4787">
              <w:rPr>
                <w:sz w:val="32"/>
                <w:szCs w:val="32"/>
              </w:rPr>
              <w:fldChar w:fldCharType="end"/>
            </w: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BB6B70" w:rsidRPr="00BB6B70" w:rsidRDefault="00BB6B70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F402D4"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5D0BB8" w:rsidRPr="00355064">
              <w:rPr>
                <w:b/>
                <w:sz w:val="36"/>
                <w:szCs w:val="36"/>
              </w:rPr>
              <w:tab/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F50516">
              <w:rPr>
                <w:b/>
                <w:sz w:val="36"/>
                <w:szCs w:val="36"/>
              </w:rPr>
              <w:t xml:space="preserve"> pts</w:t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BB6B70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3D4787" w:rsidRPr="00355064" w:rsidRDefault="003D4787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NEXT </w:instrText>
            </w:r>
            <w:r w:rsidR="00F402D4"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3D4787" w:rsidRPr="00BF2B6D" w:rsidRDefault="003D4787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StatusState_Desc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"Fix_Target"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Priority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3D4787" w:rsidRPr="00260018" w:rsidRDefault="003D4787" w:rsidP="0098061A">
            <w:pPr>
              <w:ind w:right="237"/>
              <w:rPr>
                <w:sz w:val="32"/>
                <w:szCs w:val="32"/>
              </w:rPr>
            </w:pPr>
            <w:r w:rsidRPr="00260018">
              <w:rPr>
                <w:sz w:val="32"/>
                <w:szCs w:val="32"/>
              </w:rPr>
              <w:fldChar w:fldCharType="begin"/>
            </w:r>
            <w:r w:rsidRPr="00260018">
              <w:rPr>
                <w:sz w:val="32"/>
                <w:szCs w:val="32"/>
              </w:rPr>
              <w:instrText xml:space="preserve"> MERGEFIELD "Subject" </w:instrText>
            </w:r>
            <w:r w:rsidRPr="00260018"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«Subject»</w:t>
            </w:r>
            <w:r w:rsidRPr="00260018">
              <w:rPr>
                <w:sz w:val="32"/>
                <w:szCs w:val="32"/>
              </w:rPr>
              <w:fldChar w:fldCharType="end"/>
            </w:r>
          </w:p>
          <w:p w:rsidR="003D4787" w:rsidRPr="005439A5" w:rsidRDefault="003D4787" w:rsidP="0098061A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3D4787" w:rsidRPr="00260018" w:rsidRDefault="003D4787" w:rsidP="00260018">
            <w:pPr>
              <w:ind w:right="237"/>
              <w:rPr>
                <w:sz w:val="32"/>
                <w:szCs w:val="32"/>
              </w:rPr>
            </w:pPr>
          </w:p>
        </w:tc>
        <w:tc>
          <w:tcPr>
            <w:tcW w:w="468" w:type="dxa"/>
          </w:tcPr>
          <w:p w:rsidR="00BB6B70" w:rsidRPr="00BB6B70" w:rsidRDefault="00BB6B70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3D4787" w:rsidRPr="00355064" w:rsidRDefault="003D4787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NEXT </w:instrText>
            </w:r>
            <w:r w:rsidR="00F402D4"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F402D4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3D4787" w:rsidRPr="00BF2B6D" w:rsidRDefault="003D4787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StatusState_Desc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"Fix_Target"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Priority </w:instrText>
            </w:r>
            <w:r w:rsidR="00F402D4">
              <w:rPr>
                <w:sz w:val="16"/>
                <w:szCs w:val="16"/>
              </w:rPr>
              <w:fldChar w:fldCharType="separate"/>
            </w:r>
            <w:r w:rsidR="00F402D4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3D4787" w:rsidRPr="00260018" w:rsidRDefault="003D4787" w:rsidP="0098061A">
            <w:pPr>
              <w:ind w:right="237"/>
              <w:rPr>
                <w:sz w:val="32"/>
                <w:szCs w:val="32"/>
              </w:rPr>
            </w:pPr>
            <w:r w:rsidRPr="00260018">
              <w:rPr>
                <w:sz w:val="32"/>
                <w:szCs w:val="32"/>
              </w:rPr>
              <w:fldChar w:fldCharType="begin"/>
            </w:r>
            <w:r w:rsidRPr="00260018">
              <w:rPr>
                <w:sz w:val="32"/>
                <w:szCs w:val="32"/>
              </w:rPr>
              <w:instrText xml:space="preserve"> MERGEFIELD "Subject" </w:instrText>
            </w:r>
            <w:r w:rsidRPr="00260018"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«Subject»</w:t>
            </w:r>
            <w:r w:rsidRPr="00260018">
              <w:rPr>
                <w:sz w:val="32"/>
                <w:szCs w:val="32"/>
              </w:rPr>
              <w:fldChar w:fldCharType="end"/>
            </w:r>
          </w:p>
          <w:p w:rsidR="003D4787" w:rsidRPr="005439A5" w:rsidRDefault="003D4787" w:rsidP="0098061A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F402D4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3D4787" w:rsidRPr="00260018" w:rsidRDefault="003D4787" w:rsidP="003D4787">
            <w:pPr>
              <w:ind w:right="237"/>
              <w:rPr>
                <w:sz w:val="32"/>
                <w:szCs w:val="32"/>
              </w:rPr>
            </w:pPr>
          </w:p>
        </w:tc>
      </w:tr>
    </w:tbl>
    <w:p w:rsidR="0064309B" w:rsidRPr="00BB6B70" w:rsidRDefault="0064309B" w:rsidP="00151C0A">
      <w:pPr>
        <w:rPr>
          <w:vanish/>
        </w:rPr>
      </w:pPr>
    </w:p>
    <w:sectPr w:rsidR="0064309B" w:rsidRPr="00BB6B70" w:rsidSect="0098061A">
      <w:type w:val="continuous"/>
      <w:pgSz w:w="12240" w:h="15840"/>
      <w:pgMar w:top="720" w:right="360" w:bottom="720" w:left="360" w:header="720" w:footer="720" w:gutter="0"/>
      <w:paperSrc w:first="4" w:other="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183" w:rsidRDefault="00945183">
      <w:r>
        <w:separator/>
      </w:r>
    </w:p>
  </w:endnote>
  <w:endnote w:type="continuationSeparator" w:id="0">
    <w:p w:rsidR="00945183" w:rsidRDefault="00945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183" w:rsidRDefault="00945183">
      <w:r>
        <w:separator/>
      </w:r>
    </w:p>
  </w:footnote>
  <w:footnote w:type="continuationSeparator" w:id="0">
    <w:p w:rsidR="00945183" w:rsidRDefault="00945183">
      <w:r>
        <w:continuationSeparator/>
      </w:r>
    </w:p>
  </w:footnote>
</w:footnote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860755666"/>
  </wne:recipientData>
  <wne:recipientData>
    <wne:active wne:val="1"/>
    <wne:hash wne:val="1712741750"/>
  </wne:recipientData>
  <wne:recipientData>
    <wne:active wne:val="1"/>
    <wne:hash wne:val="1196898476"/>
  </wne:recipientData>
  <wne:recipientData>
    <wne:active wne:val="1"/>
    <wne:hash wne:val="-223876723"/>
  </wne:recipientData>
  <wne:recipientData>
    <wne:active wne:val="1"/>
    <wne:hash wne:val="-720104572"/>
  </wne:recipientData>
  <wne:recipientData>
    <wne:active wne:val="1"/>
    <wne:hash wne:val="-1854994195"/>
  </wne:recipientData>
  <wne:recipientData>
    <wne:active wne:val="1"/>
    <wne:hash wne:val="-628363864"/>
  </wne:recipientData>
  <wne:recipientData>
    <wne:active wne:val="1"/>
    <wne:hash wne:val="-1564784187"/>
  </wne:recipientData>
  <wne:recipientData>
    <wne:active wne:val="1"/>
    <wne:hash wne:val="1663775028"/>
  </wne:recipientData>
  <wne:recipientData>
    <wne:active wne:val="1"/>
    <wne:hash wne:val="332234032"/>
  </wne:recipientData>
  <wne:recipientData>
    <wne:active wne:val="1"/>
    <wne:hash wne:val="597559305"/>
  </wne:recipientData>
  <wne:recipientData>
    <wne:active wne:val="1"/>
    <wne:hash wne:val="-706413671"/>
  </wne:recipientData>
  <wne:recipientData>
    <wne:active wne:val="1"/>
    <wne:hash wne:val="-960529878"/>
  </wne:recipientData>
  <wne:recipientData>
    <wne:active wne:val="1"/>
    <wne:hash wne:val="583463540"/>
  </wne:recipientData>
  <wne:recipientData>
    <wne:active wne:val="1"/>
    <wne:hash wne:val="772260586"/>
  </wne:recipientData>
  <wne:recipientData>
    <wne:active wne:val="1"/>
    <wne:hash wne:val="170169461"/>
  </wne:recipientData>
  <wne:recipientData>
    <wne:active wne:val="1"/>
    <wne:hash wne:val="1960842216"/>
  </wne:recipientData>
  <wne:recipientData>
    <wne:active wne:val="1"/>
    <wne:hash wne:val="908889092"/>
  </wne:recipientData>
  <wne:recipientData>
    <wne:active wne:val="1"/>
    <wne:hash wne:val="1858055730"/>
  </wne:recipientData>
  <wne:recipientData>
    <wne:active wne:val="1"/>
    <wne:hash wne:val="-655956631"/>
  </wne:recipientData>
  <wne:recipientData>
    <wne:active wne:val="1"/>
    <wne:hash wne:val="-853621309"/>
  </wne:recipientData>
  <wne:recipientData>
    <wne:active wne:val="1"/>
    <wne:hash wne:val="-1663301212"/>
  </wne:recipientData>
  <wne:recipientData>
    <wne:active wne:val="1"/>
    <wne:hash wne:val="-1033559360"/>
  </wne:recipientData>
  <wne:recipientData>
    <wne:active wne:val="1"/>
    <wne:hash wne:val="-1197959826"/>
  </wne:recipientData>
  <wne:recipientData>
    <wne:active wne:val="1"/>
    <wne:hash wne:val="-1380876746"/>
  </wne:recipientData>
  <wne:recipientData>
    <wne:active wne:val="1"/>
    <wne:hash wne:val="-894528060"/>
  </wne:recipientData>
  <wne:recipientData>
    <wne:active wne:val="1"/>
    <wne:hash wne:val="702601927"/>
  </wne:recipientData>
  <wne:recipientData>
    <wne:active wne:val="1"/>
    <wne:hash wne:val="-139273902"/>
  </wne:recipientData>
  <wne:recipientData>
    <wne:active wne:val="1"/>
    <wne:hash wne:val="-625825004"/>
  </wne:recipientData>
  <wne:recipientData>
    <wne:active wne:val="1"/>
    <wne:hash wne:val="1494124198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mailMerge>
    <w:mainDocumentType w:val="mailingLabels"/>
    <w:linkToQuery/>
    <w:dataType w:val="native"/>
    <w:connectString w:val="Provider=Microsoft.ACE.OLEDB.12.0;User ID=Admin;Data Source=C:\todd\Accelinnova\Presentations\XP Lego Game\XPLegoCard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ps$` "/>
    <w:dataSource r:id="rId2"/>
    <w:odso>
      <w:udl w:val="Provider=Microsoft.ACE.OLEDB.12.0;User ID=Admin;Data Source=C:\todd\Accelinnova\Presentations\XP Lego Game\XPLegoCard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ps$"/>
      <w:src r:id="rId3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4"/>
    </w:odso>
  </w:mailMerge>
  <w:defaultTabStop w:val="720"/>
  <w:noPunctuationKerning/>
  <w:characterSpacingControl w:val="doNotCompress"/>
  <w:hdrShapeDefaults>
    <o:shapedefaults v:ext="edit" spidmax="5121">
      <o:colormenu v:ext="edit" strokecolor="none"/>
    </o:shapedefaults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BB6B70"/>
    <w:rsid w:val="000052A8"/>
    <w:rsid w:val="00031DE6"/>
    <w:rsid w:val="000738F9"/>
    <w:rsid w:val="000F4217"/>
    <w:rsid w:val="000F52B1"/>
    <w:rsid w:val="001328B3"/>
    <w:rsid w:val="00143C85"/>
    <w:rsid w:val="00150287"/>
    <w:rsid w:val="00151C0A"/>
    <w:rsid w:val="0015686E"/>
    <w:rsid w:val="00185E02"/>
    <w:rsid w:val="001D756D"/>
    <w:rsid w:val="00207F77"/>
    <w:rsid w:val="00222593"/>
    <w:rsid w:val="002262BF"/>
    <w:rsid w:val="002331B4"/>
    <w:rsid w:val="00255583"/>
    <w:rsid w:val="00260018"/>
    <w:rsid w:val="00282074"/>
    <w:rsid w:val="002F45A2"/>
    <w:rsid w:val="003209E4"/>
    <w:rsid w:val="00351D04"/>
    <w:rsid w:val="00355064"/>
    <w:rsid w:val="003D4787"/>
    <w:rsid w:val="003F34E5"/>
    <w:rsid w:val="003F5758"/>
    <w:rsid w:val="00434BDA"/>
    <w:rsid w:val="00482F77"/>
    <w:rsid w:val="00483AD2"/>
    <w:rsid w:val="004910E9"/>
    <w:rsid w:val="005439A5"/>
    <w:rsid w:val="005A41AF"/>
    <w:rsid w:val="005B65B4"/>
    <w:rsid w:val="005D0BB8"/>
    <w:rsid w:val="00626D6B"/>
    <w:rsid w:val="0064309B"/>
    <w:rsid w:val="006A1927"/>
    <w:rsid w:val="00713F87"/>
    <w:rsid w:val="007355FA"/>
    <w:rsid w:val="0074411F"/>
    <w:rsid w:val="007820BC"/>
    <w:rsid w:val="007B32FB"/>
    <w:rsid w:val="00841477"/>
    <w:rsid w:val="00897ED5"/>
    <w:rsid w:val="008F50C7"/>
    <w:rsid w:val="00932173"/>
    <w:rsid w:val="00945183"/>
    <w:rsid w:val="009457EF"/>
    <w:rsid w:val="0097509E"/>
    <w:rsid w:val="0098061A"/>
    <w:rsid w:val="009C1E10"/>
    <w:rsid w:val="009F2A47"/>
    <w:rsid w:val="00A846EA"/>
    <w:rsid w:val="00AA7ABA"/>
    <w:rsid w:val="00AB72FB"/>
    <w:rsid w:val="00B05B10"/>
    <w:rsid w:val="00B56E0A"/>
    <w:rsid w:val="00B65771"/>
    <w:rsid w:val="00BB2EC0"/>
    <w:rsid w:val="00BB6B70"/>
    <w:rsid w:val="00BE7AD4"/>
    <w:rsid w:val="00BF2B6D"/>
    <w:rsid w:val="00C60E52"/>
    <w:rsid w:val="00CF4B85"/>
    <w:rsid w:val="00D47C7A"/>
    <w:rsid w:val="00D6549F"/>
    <w:rsid w:val="00DE0306"/>
    <w:rsid w:val="00E31906"/>
    <w:rsid w:val="00E53915"/>
    <w:rsid w:val="00E866C1"/>
    <w:rsid w:val="00EC5DC3"/>
    <w:rsid w:val="00EF6EF1"/>
    <w:rsid w:val="00F17E04"/>
    <w:rsid w:val="00F402D4"/>
    <w:rsid w:val="00F50516"/>
    <w:rsid w:val="00F52773"/>
    <w:rsid w:val="00F80EB9"/>
    <w:rsid w:val="00F9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4"/>
        <o:entry new="8" old="4"/>
        <o:entry new="9" old="3"/>
        <o:entry new="10" old="3"/>
        <o:entry new="11" old="2"/>
        <o:entry new="12" old="2"/>
        <o:entry new="13" old="6"/>
        <o:entry new="14" old="6"/>
        <o:entry new="15" old="5"/>
        <o:entry new="16" old="5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7ABA"/>
    <w:pPr>
      <w:spacing w:line="264" w:lineRule="auto"/>
    </w:pPr>
    <w:rPr>
      <w:rFonts w:ascii="Century Gothic" w:hAnsi="Century Gothic" w:cs="Arial"/>
      <w:sz w:val="14"/>
    </w:rPr>
  </w:style>
  <w:style w:type="paragraph" w:styleId="Heading1">
    <w:name w:val="heading 1"/>
    <w:basedOn w:val="Normal"/>
    <w:next w:val="Normal"/>
    <w:qFormat/>
    <w:rsid w:val="00AA7ABA"/>
    <w:pPr>
      <w:outlineLvl w:val="0"/>
    </w:pPr>
    <w:rPr>
      <w:sz w:val="18"/>
    </w:rPr>
  </w:style>
  <w:style w:type="paragraph" w:styleId="Heading2">
    <w:name w:val="heading 2"/>
    <w:basedOn w:val="Heading1"/>
    <w:next w:val="Normal"/>
    <w:qFormat/>
    <w:rsid w:val="007820BC"/>
    <w:pPr>
      <w:outlineLvl w:val="1"/>
    </w:pPr>
    <w:rPr>
      <w:b/>
      <w:color w:val="333333"/>
    </w:rPr>
  </w:style>
  <w:style w:type="paragraph" w:styleId="Heading3">
    <w:name w:val="heading 3"/>
    <w:basedOn w:val="Heading2"/>
    <w:next w:val="Normal"/>
    <w:qFormat/>
    <w:rsid w:val="00151C0A"/>
    <w:pPr>
      <w:outlineLvl w:val="2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02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82F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todd\Accelinnova\Presentations\XP%20Lego%20Game\XPLegoCards.xlsx" TargetMode="External"/><Relationship Id="rId2" Type="http://schemas.openxmlformats.org/officeDocument/2006/relationships/mailMergeSource" Target="file:///C:\todd\Accelinnova\Presentations\XP%20Lego%20Game\XPLegoCards.xlsx" TargetMode="External"/><Relationship Id="rId1" Type="http://schemas.openxmlformats.org/officeDocument/2006/relationships/attachedTemplate" Target="file:///C:\Users\hbl4052\AppData\Local\Temp\TCDC269.tmp\Shipping%20labels.dot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07511-EDC2-42E4-9E04-0E01D104A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Shipping labels.dot</Template>
  <TotalTime>900</TotalTime>
  <Pages>1</Pages>
  <Words>109</Words>
  <Characters>3392</Characters>
  <Application>Microsoft Office Word</Application>
  <DocSecurity>0</DocSecurity>
  <Lines>28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«TAR»    «PRI»</vt:lpstr>
    </vt:vector>
  </TitlesOfParts>
  <Company>Microsoft Corporation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«TAR»    «PRI»</dc:title>
  <dc:creator>Todd Little</dc:creator>
  <cp:lastModifiedBy>HBL4052</cp:lastModifiedBy>
  <cp:revision>6</cp:revision>
  <cp:lastPrinted>2010-12-10T18:07:00Z</cp:lastPrinted>
  <dcterms:created xsi:type="dcterms:W3CDTF">2011-10-08T22:36:00Z</dcterms:created>
  <dcterms:modified xsi:type="dcterms:W3CDTF">2011-10-09T14:53:00Z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TC011465931033</vt:lpwstr>
  </property>
</Properties>
</file>